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A0E97" w14:textId="261CD346" w:rsidR="00BA00AB" w:rsidRDefault="001173D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Grace BAYNARD</w:t>
      </w:r>
      <w:r>
        <w:rPr>
          <w:rFonts w:cs="Times New Roman"/>
          <w:szCs w:val="24"/>
        </w:rPr>
        <w:t xml:space="preserve">      (d.ca.1439)</w:t>
      </w:r>
    </w:p>
    <w:p w14:paraId="08F604FC" w14:textId="2CE9254B" w:rsidR="001173DF" w:rsidRDefault="001173D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037A129A" w14:textId="77777777" w:rsidR="001173DF" w:rsidRDefault="001173DF" w:rsidP="009139A6">
      <w:pPr>
        <w:pStyle w:val="NoSpacing"/>
        <w:rPr>
          <w:rFonts w:cs="Times New Roman"/>
          <w:szCs w:val="24"/>
        </w:rPr>
      </w:pPr>
    </w:p>
    <w:p w14:paraId="0D3BBFC2" w14:textId="77777777" w:rsidR="001173DF" w:rsidRDefault="001173DF" w:rsidP="009139A6">
      <w:pPr>
        <w:pStyle w:val="NoSpacing"/>
        <w:rPr>
          <w:rFonts w:cs="Times New Roman"/>
          <w:szCs w:val="24"/>
        </w:rPr>
      </w:pPr>
    </w:p>
    <w:p w14:paraId="2C73F6BB" w14:textId="056FE0D7" w:rsidR="001173DF" w:rsidRDefault="001173D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Richard.     (C.F.R. 1437-45 p.54)</w:t>
      </w:r>
    </w:p>
    <w:p w14:paraId="1FD2E43B" w14:textId="77777777" w:rsidR="001173DF" w:rsidRDefault="001173DF" w:rsidP="009139A6">
      <w:pPr>
        <w:pStyle w:val="NoSpacing"/>
        <w:rPr>
          <w:rFonts w:cs="Times New Roman"/>
          <w:szCs w:val="24"/>
        </w:rPr>
      </w:pPr>
    </w:p>
    <w:p w14:paraId="6FEEFC3C" w14:textId="77777777" w:rsidR="001173DF" w:rsidRDefault="001173DF" w:rsidP="009139A6">
      <w:pPr>
        <w:pStyle w:val="NoSpacing"/>
        <w:rPr>
          <w:rFonts w:cs="Times New Roman"/>
          <w:szCs w:val="24"/>
        </w:rPr>
      </w:pPr>
    </w:p>
    <w:p w14:paraId="0C17B7A1" w14:textId="2FBF08A0" w:rsidR="001173DF" w:rsidRDefault="001173D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Jul.</w:t>
      </w:r>
      <w:r>
        <w:rPr>
          <w:rFonts w:cs="Times New Roman"/>
          <w:szCs w:val="24"/>
        </w:rPr>
        <w:tab/>
        <w:t>1439</w:t>
      </w:r>
      <w:r>
        <w:rPr>
          <w:rFonts w:cs="Times New Roman"/>
          <w:szCs w:val="24"/>
        </w:rPr>
        <w:tab/>
        <w:t>Writ of diem clausit extremum to the Escheator of Kent.    (ibid.)</w:t>
      </w:r>
    </w:p>
    <w:p w14:paraId="684BF821" w14:textId="77777777" w:rsidR="001173DF" w:rsidRDefault="001173DF" w:rsidP="009139A6">
      <w:pPr>
        <w:pStyle w:val="NoSpacing"/>
        <w:rPr>
          <w:rFonts w:cs="Times New Roman"/>
          <w:szCs w:val="24"/>
        </w:rPr>
      </w:pPr>
    </w:p>
    <w:p w14:paraId="1C038E52" w14:textId="77777777" w:rsidR="001173DF" w:rsidRDefault="001173DF" w:rsidP="009139A6">
      <w:pPr>
        <w:pStyle w:val="NoSpacing"/>
        <w:rPr>
          <w:rFonts w:cs="Times New Roman"/>
          <w:szCs w:val="24"/>
        </w:rPr>
      </w:pPr>
    </w:p>
    <w:p w14:paraId="3B5ED219" w14:textId="1FDBDAC1" w:rsidR="001173DF" w:rsidRPr="001173DF" w:rsidRDefault="001173D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2023</w:t>
      </w:r>
    </w:p>
    <w:sectPr w:rsidR="001173DF" w:rsidRPr="001173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83BDF" w14:textId="77777777" w:rsidR="001173DF" w:rsidRDefault="001173DF" w:rsidP="009139A6">
      <w:r>
        <w:separator/>
      </w:r>
    </w:p>
  </w:endnote>
  <w:endnote w:type="continuationSeparator" w:id="0">
    <w:p w14:paraId="01E33733" w14:textId="77777777" w:rsidR="001173DF" w:rsidRDefault="001173D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0A3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3FFD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610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EA6CC" w14:textId="77777777" w:rsidR="001173DF" w:rsidRDefault="001173DF" w:rsidP="009139A6">
      <w:r>
        <w:separator/>
      </w:r>
    </w:p>
  </w:footnote>
  <w:footnote w:type="continuationSeparator" w:id="0">
    <w:p w14:paraId="0AB99861" w14:textId="77777777" w:rsidR="001173DF" w:rsidRDefault="001173D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8C2B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346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A2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3DF"/>
    <w:rsid w:val="000666E0"/>
    <w:rsid w:val="001173DF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AEB56"/>
  <w15:chartTrackingRefBased/>
  <w15:docId w15:val="{7DB0F07E-E6A5-40BE-AAFE-2B0634333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2023-06-24T16:36:00Z</dcterms:created>
  <dcterms:modified xsi:type="dcterms:W3CDTF">2023-06-24T16:38:00Z</dcterms:modified>
</cp:coreProperties>
</file>